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1994fa7" w14:textId="1994fa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5430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>REPUBLIKA HRVATSKA</w:t>
      </w:r>
    </w:p>
    <w:p w:rsidRPr="005430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5430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Pr="00543005"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5430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5430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543005" w:rsidR="00340399" w:rsidTr="001D0E8B">
        <w:trPr>
          <w:jc w:val="right"/>
        </w:trPr>
        <w:tc>
          <w:tcPr>
            <w:tcW w:w="4320" w:type="dxa"/>
          </w:tcPr>
          <w:p w:rsidRPr="00543005" w:rsidR="00340399" w:rsidP="00543005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543005">
              <w:rPr>
                <w:rFonts w:ascii="Arial" w:hAnsi="Arial" w:cs="Arial"/>
              </w:rPr>
              <w:t>Poslovni b</w:t>
            </w:r>
            <w:r w:rsidRPr="00543005" w:rsidR="0092437B">
              <w:rPr>
                <w:rFonts w:ascii="Arial" w:hAnsi="Arial" w:cs="Arial"/>
              </w:rPr>
              <w:t xml:space="preserve">roj: </w:t>
            </w:r>
            <w:r w:rsidRPr="00543005" w:rsidR="00F65D4C">
              <w:rPr>
                <w:rFonts w:ascii="Arial" w:hAnsi="Arial" w:cs="Arial"/>
              </w:rPr>
              <w:t>St</w:t>
            </w:r>
            <w:r w:rsidRPr="00543005" w:rsidR="0092437B">
              <w:rPr>
                <w:rFonts w:ascii="Arial" w:hAnsi="Arial" w:cs="Arial"/>
              </w:rPr>
              <w:t>-</w:t>
            </w:r>
            <w:r w:rsidRPr="00543005" w:rsidR="00DB1686">
              <w:rPr>
                <w:rFonts w:ascii="Arial" w:hAnsi="Arial" w:cs="Arial"/>
              </w:rPr>
              <w:t>277</w:t>
            </w:r>
            <w:r w:rsidRPr="00543005" w:rsidR="00340399">
              <w:rPr>
                <w:rFonts w:ascii="Arial" w:hAnsi="Arial" w:cs="Arial"/>
              </w:rPr>
              <w:t>/</w:t>
            </w:r>
            <w:r w:rsidRPr="00543005" w:rsidR="00937C8E">
              <w:rPr>
                <w:rFonts w:ascii="Arial" w:hAnsi="Arial" w:cs="Arial"/>
              </w:rPr>
              <w:t>202</w:t>
            </w:r>
            <w:r w:rsidRPr="00543005" w:rsidR="00F44110">
              <w:rPr>
                <w:rFonts w:ascii="Arial" w:hAnsi="Arial" w:cs="Arial"/>
              </w:rPr>
              <w:t>5</w:t>
            </w:r>
            <w:r w:rsidRPr="00543005" w:rsidR="00340399">
              <w:rPr>
                <w:rFonts w:ascii="Arial" w:hAnsi="Arial" w:cs="Arial"/>
              </w:rPr>
              <w:t>-</w:t>
            </w:r>
            <w:r w:rsidR="00543005">
              <w:rPr>
                <w:rFonts w:ascii="Arial" w:hAnsi="Arial" w:cs="Arial"/>
              </w:rPr>
              <w:t>9</w:t>
            </w:r>
          </w:p>
        </w:tc>
      </w:tr>
    </w:tbl>
    <w:p w:rsidRPr="005430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430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430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543005" w:rsidR="00DB168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43005" w:rsidR="00DB1686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430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43005"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430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5430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5430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543005" w:rsidR="00DB1686" w:rsidP="00F65D4C" w:rsidRDefault="00DB168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>RALABRO INOVATIONS d.o.o., Nedelišće, Uska 5, OIB:32875299292</w:t>
      </w:r>
    </w:p>
    <w:p w:rsidRPr="005430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5430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5430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5430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5430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430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430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430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543005" w:rsidR="000474CD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5430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543005" w:rsidR="000474CD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5430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5430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5430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543005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5430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543005"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5430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543005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543005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5430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5430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5430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5430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5430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5430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5430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5430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543005" w:rsidR="00DB1686">
        <w:rPr>
          <w:rFonts w:ascii="Arial" w:hAnsi="Arial" w:eastAsia="Times New Roman" w:cs="Arial"/>
          <w:sz w:val="24"/>
          <w:szCs w:val="24"/>
          <w:lang w:eastAsia="hr-HR"/>
        </w:rPr>
        <w:t>RALABRO INOVATIONS d.o.o., Nedelišće, Uska 5, OIB:32875299292</w:t>
      </w:r>
      <w:r w:rsidRPr="005430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5430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C1883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C1883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C188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CC1883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CC1883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CC1883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CC1883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CC1883" w:rsidR="00DB168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CC188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C1883" w:rsidR="00DB1686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CC188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C188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C1883" w:rsidR="000474CD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CC1883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CC1883" w:rsidR="00CC1883">
        <w:rPr>
          <w:rFonts w:ascii="Arial" w:hAnsi="Arial" w:eastAsia="Times New Roman" w:cs="Arial"/>
          <w:sz w:val="24"/>
          <w:szCs w:val="24"/>
          <w:lang w:eastAsia="hr-HR"/>
        </w:rPr>
        <w:t>3.550,83</w:t>
      </w:r>
      <w:r w:rsidRPr="00CC188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C1883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CC1883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CC1883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543005" w:rsidR="00A317B6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5430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  <w:t>Vrši se uvid u svu dokumentaciju koja se nalazi u spisu.</w:t>
      </w:r>
    </w:p>
    <w:p w:rsidRPr="005430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430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5430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430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5430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5430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5430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43005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Pr="00543005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43005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Pr="00543005"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543005"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43005"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CC1883" w:rsidP="00F65D4C" w:rsidRDefault="00CC18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5430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543005" w:rsidR="000474CD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5430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543005" w:rsidR="00543005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5430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5430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430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5430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430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5430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430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430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430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430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430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430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430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430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430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430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D126B" w:rsidP="00501147" w:rsidRDefault="007D126B">
      <w:pPr>
        <w:spacing w:after="0" w:line="240" w:lineRule="auto"/>
      </w:pPr>
      <w:r>
        <w:separator/>
      </w:r>
    </w:p>
  </w:endnote>
  <w:endnote w:type="continuationSeparator" w:id="0">
    <w:p w:rsidR="007D126B" w:rsidP="00501147" w:rsidRDefault="007D1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D126B" w:rsidP="00501147" w:rsidRDefault="007D126B">
      <w:pPr>
        <w:spacing w:after="0" w:line="240" w:lineRule="auto"/>
      </w:pPr>
      <w:r>
        <w:separator/>
      </w:r>
    </w:p>
  </w:footnote>
  <w:footnote w:type="continuationSeparator" w:id="0">
    <w:p w:rsidR="007D126B" w:rsidP="00501147" w:rsidRDefault="007D1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B055C">
      <w:rPr>
        <w:rFonts w:ascii="Arial" w:hAnsi="Arial" w:cs="Arial"/>
        <w:noProof/>
        <w:sz w:val="24"/>
        <w:szCs w:val="24"/>
      </w:rPr>
      <w:t>Poslovni broj: St-277/2025-9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B055C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B6F54"/>
    <w:rsid w:val="000C07B1"/>
    <w:rsid w:val="000C1CF5"/>
    <w:rsid w:val="00117901"/>
    <w:rsid w:val="00126B4E"/>
    <w:rsid w:val="00131064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26F5"/>
    <w:rsid w:val="003E33EA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43005"/>
    <w:rsid w:val="0055446B"/>
    <w:rsid w:val="00571A87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76E68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D126B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B055C"/>
    <w:rsid w:val="00AE1A74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C1883"/>
    <w:rsid w:val="00CE3864"/>
    <w:rsid w:val="00CF6122"/>
    <w:rsid w:val="00D228AD"/>
    <w:rsid w:val="00D400B5"/>
    <w:rsid w:val="00D43FE4"/>
    <w:rsid w:val="00D441EB"/>
    <w:rsid w:val="00D50D29"/>
    <w:rsid w:val="00DB1686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B05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055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055C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055C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055C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2. prosinca 2025.</izvorni_sadrzaj>
    <derivirana_varijabla naziv="DomainObject.StvarniPocetakDatum_1">2. prosinca 2025.</derivirana_varijabla>
  </DomainObject.StvarniPocetakDatum>
  <DomainObject.StvarniZavrsetakDatum>
    <izvorni_sadrzaj>2. prosinca 2025.</izvorni_sadrzaj>
    <derivirana_varijabla naziv="DomainObject.StvarniZavrsetakDatum_1">2. prosinca 2025.</derivirana_varijabla>
  </DomainObject.StvarniZavrsetakDatum>
  <DomainObject.PlaniraniZavrsetakDatum>
    <izvorni_sadrzaj>2. prosinca 2025.</izvorni_sadrzaj>
    <derivirana_varijabla naziv="DomainObject.PlaniraniZavrsetakDatum_1">2. prosinca 2025.</derivirana_varijabla>
  </DomainObject.PlaniraniZavrsetakDatum>
  <DomainObject.PlaniraniPocetakDatum>
    <izvorni_sadrzaj>2. prosinca 2025.</izvorni_sadrzaj>
    <derivirana_varijabla naziv="DomainObject.PlaniraniPocetakDatum_1">2. prosinca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2025.</izvorni_sadrzaj>
    <derivirana_varijabla naziv="DomainObject.Zapisnik.DatumKreiranja_1">2.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St-277/2025-9</izvorni_sadrzaj>
    <derivirana_varijabla naziv="DomainObject.Zapisnik.Oznaka_1">St-277/2025-9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2025.</izvorni_sadrzaj>
    <derivirana_varijabla naziv="DomainObject.Predmet.DatumIzradeOptuznogAkta_1">11. studenog 2025.</derivirana_varijabla>
  </DomainObject.Predmet.DatumIzradeOptuznogAkta>
  <DomainObject.Predmet.DatumIzradeOptuznogAktaFormated>
    <izvorni_sadrzaj>11.11.2025.</izvorni_sadrzaj>
    <derivirana_varijabla naziv="DomainObject.Predmet.DatumIzradeOptuznogAktaFormated_1">11.11.2025.</derivirana_varijabla>
  </DomainObject.Predmet.DatumIzradeOptuznogAktaFormated>
  <DomainObject.Predmet.DatumOsnivanja>
    <izvorni_sadrzaj>11. studenog 2025.</izvorni_sadrzaj>
    <derivirana_varijabla naziv="DomainObject.Predmet.DatumOsnivanja_1">11.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2025.</izvorni_sadrzaj>
    <derivirana_varijabla naziv="DomainObject.Predmet.DatumPrimitkaOptuznogAkta_1">11.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St-277/2025</izvorni_sadrzaj>
    <derivirana_varijabla naziv="DomainObject.Predmet.OznakaBroj_1">St-277/2025</derivirana_varijabla>
  </DomainObject.Predmet.OznakaBroj>
  <DomainObject.Predmet.OznakaBrojOptuznogAkta>
    <izvorni_sadrzaj>04-06-25-4264</izvorni_sadrzaj>
    <derivirana_varijabla naziv="DomainObject.Predmet.OznakaBrojOptuznogAkta_1">04-06-25-4264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RALABRO INOVATIONS društvo s ograničenom odgovornošću za usluge zastupanog po punomoćniku Vedran Hrušoci</izvorni_sadrzaj>
    <derivirana_varijabla naziv="DomainObject.Predmet.ProtustrankaFormated_1">  RALABRO INOVATIONS društvo s ograničenom odgovornošću za usluge zastupanog po punomoćniku Vedran Hrušoci</derivirana_varijabla>
  </DomainObject.Predmet.ProtustrankaFormated>
  <DomainObject.Predmet.ProtustrankaFormatedOIB>
    <izvorni_sadrzaj>  RALABRO INOVATIONS društvo s ograničenom odgovornošću za usluge, OIB 32875299292 zastupanog po punomoćniku Vedran Hrušoci</izvorni_sadrzaj>
    <derivirana_varijabla naziv="DomainObject.Predmet.ProtustrankaFormatedOIB_1">  RALABRO INOVATIONS društvo s ograničenom odgovornošću za usluge, OIB 32875299292 zastupanog po punomoćniku Vedran Hrušoci</derivirana_varijabla>
  </DomainObject.Predmet.ProtustrankaFormatedOIB>
  <DomainObject.Predmet.ProtustrankaFormatedWithAdress>
    <izvorni_sadrzaj> RALABRO INOVATIONS društvo s ograničenom odgovornošću za usluge, Uska 5, 40305 Nedelišće zastupanog po punomoćniku Vedran Hrušoci</izvorni_sadrzaj>
    <derivirana_varijabla naziv="DomainObject.Predmet.ProtustrankaFormatedWithAdress_1"> RALABRO INOVATIONS društvo s ograničenom odgovornošću za usluge, Uska 5, 40305 Nedelišće zastupanog po punomoćniku Vedran Hrušoci</derivirana_varijabla>
  </DomainObject.Predmet.ProtustrankaFormatedWithAdress>
  <DomainObject.Predmet.ProtustrankaFormatedWithAdressOIB>
    <izvorni_sadrzaj> RALABRO INOVATIONS društvo s ograničenom odgovornošću za usluge, OIB 32875299292, Uska 5, 40305 Nedelišće zastupanog po punomoćniku Vedran Hrušoci</izvorni_sadrzaj>
    <derivirana_varijabla naziv="DomainObject.Predmet.ProtustrankaFormatedWithAdressOIB_1"> RALABRO INOVATIONS društvo s ograničenom odgovornošću za usluge, OIB 32875299292, Uska 5, 40305 Nedelišće zastupanog po punomoćniku Vedran Hrušoci</derivirana_varijabla>
  </DomainObject.Predmet.ProtustrankaFormatedWithAdressOIB>
  <DomainObject.Predmet.ProtustrankaWithAdress>
    <izvorni_sadrzaj>RALABRO INOVATIONS društvo s ograničenom odgovornošću za usluge Uska 5, 40305 Nedelišće</izvorni_sadrzaj>
    <derivirana_varijabla naziv="DomainObject.Predmet.ProtustrankaWithAdress_1">RALABRO INOVATIONS društvo s ograničenom odgovornošću za usluge Uska 5, 40305 Nedelišće</derivirana_varijabla>
  </DomainObject.Predmet.ProtustrankaWithAdress>
  <DomainObject.Predmet.ProtustrankaWithAdressOIB>
    <izvorni_sadrzaj>RALABRO INOVATIONS društvo s ograničenom odgovornošću za usluge, OIB 32875299292, Uska 5, 40305 Nedelišće</izvorni_sadrzaj>
    <derivirana_varijabla naziv="DomainObject.Predmet.ProtustrankaWithAdressOIB_1">RALABRO INOVATIONS društvo s ograničenom odgovornošću za usluge, OIB 32875299292, Uska 5, 40305 Nedelišće</derivirana_varijabla>
  </DomainObject.Predmet.ProtustrankaWithAdressOIB>
  <DomainObject.Predmet.ProtustrankaNazivFormated>
    <izvorni_sadrzaj>RALABRO INOVATIONS društvo s ograničenom odgovornošću za usluge</izvorni_sadrzaj>
    <derivirana_varijabla naziv="DomainObject.Predmet.ProtustrankaNazivFormated_1">RALABRO INOVATIONS društvo s ograničenom odgovornošću za usluge</derivirana_varijabla>
  </DomainObject.Predmet.ProtustrankaNazivFormated>
  <DomainObject.Predmet.ProtustrankaNazivFormatedOIB>
    <izvorni_sadrzaj>RALABRO INOVATIONS društvo s ograničenom odgovornošću za usluge, OIB 32875299292</izvorni_sadrzaj>
    <derivirana_varijabla naziv="DomainObject.Predmet.ProtustrankaNazivFormatedOIB_1">RALABRO INOVATIONS društvo s ograničenom odgovornošću za usluge, OIB 32875299292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RALABRO INOVATIONS društvo s ograničenom odgovornošću za usluge zastupanog po punomoćniku Vedran Hrušoci</item>
    </izvorni_sadrzaj>
    <derivirana_varijabla naziv="DomainObject.Predmet.ProtuStrankaListFormated_1">
      <item>RALABRO INOVATIONS društvo s ograničenom odgovornošću za usluge zastupanog po punomoćniku Vedran Hrušoci</item>
    </derivirana_varijabla>
  </DomainObject.Predmet.ProtuStrankaListFormated>
  <DomainObject.Predmet.ProtuStrankaListFormatedOIB>
    <izvorni_sadrzaj>
      <item>RALABRO INOVATIONS društvo s ograničenom odgovornošću za usluge, OIB 32875299292 zastupanog po punomoćniku Vedran Hrušoci</item>
    </izvorni_sadrzaj>
    <derivirana_varijabla naziv="DomainObject.Predmet.ProtuStrankaListFormatedOIB_1">
      <item>RALABRO INOVATIONS društvo s ograničenom odgovornošću za usluge, OIB 32875299292 zastupanog po punomoćniku Vedran Hrušoci</item>
    </derivirana_varijabla>
  </DomainObject.Predmet.ProtuStrankaListFormatedOIB>
  <DomainObject.Predmet.ProtuStrankaListFormatedWithAdress>
    <izvorni_sadrzaj>
      <item>RALABRO INOVATIONS društvo s ograničenom odgovornošću za usluge, Uska 5, 40305 Nedelišće zastupanog po punomoćniku Vedran Hrušoci</item>
    </izvorni_sadrzaj>
    <derivirana_varijabla naziv="DomainObject.Predmet.ProtuStrankaListFormatedWithAdress_1">
      <item>RALABRO INOVATIONS društvo s ograničenom odgovornošću za usluge, Uska 5, 40305 Nedelišće zastupanog po punomoćniku Vedran Hrušoci</item>
    </derivirana_varijabla>
  </DomainObject.Predmet.ProtuStrankaListFormatedWithAdress>
  <DomainObject.Predmet.ProtuStrankaListFormatedWithAdressOIB>
    <izvorni_sadrzaj>
      <item>RALABRO INOVATIONS društvo s ograničenom odgovornošću za usluge, OIB 32875299292, Uska 5, 40305 Nedelišće zastupanog po punomoćniku Vedran Hrušoci</item>
    </izvorni_sadrzaj>
    <derivirana_varijabla naziv="DomainObject.Predmet.ProtuStrankaListFormatedWithAdressOIB_1">
      <item>RALABRO INOVATIONS društvo s ograničenom odgovornošću za usluge, OIB 32875299292, Uska 5, 40305 Nedelišće zastupanog po punomoćniku Vedran Hrušoci</item>
    </derivirana_varijabla>
  </DomainObject.Predmet.ProtuStrankaListFormatedWithAdressOIB>
  <DomainObject.Predmet.ProtuStrankaListNazivFormated>
    <izvorni_sadrzaj>
      <item>RALABRO INOVATIONS društvo s ograničenom odgovornošću za usluge</item>
    </izvorni_sadrzaj>
    <derivirana_varijabla naziv="DomainObject.Predmet.ProtuStrankaListNazivFormated_1">
      <item>RALABRO INOVATIONS društvo s ograničenom odgovornošću za usluge</item>
    </derivirana_varijabla>
  </DomainObject.Predmet.ProtuStrankaListNazivFormated>
  <DomainObject.Predmet.ProtuStrankaListNazivFormatedOIB>
    <izvorni_sadrzaj>
      <item>RALABRO INOVATIONS društvo s ograničenom odgovornošću za usluge, OIB 32875299292</item>
    </izvorni_sadrzaj>
    <derivirana_varijabla naziv="DomainObject.Predmet.ProtuStrankaListNazivFormatedOIB_1">
      <item>RALABRO INOVATIONS društvo s ograničenom odgovornošću za usluge, OIB 32875299292</item>
    </derivirana_varijabla>
  </DomainObject.Predmet.ProtuStrankaListNazivFormatedOIB>
  <DomainObject.Predmet.OstaliListFormated>
    <izvorni_sadrzaj>
      <item>Vedran Hrušoci punomoćnik sudionika u postupku RALABRO INOVATIONS društvo s ograničenom odgovornošću za usluge</item>
    </izvorni_sadrzaj>
    <derivirana_varijabla naziv="DomainObject.Predmet.OstaliListFormated_1">
      <item>Vedran Hrušoci punomoćnik sudionika u postupku RALABRO INOVATIONS društvo s ograničenom odgovornošću za usluge</item>
    </derivirana_varijabla>
  </DomainObject.Predmet.OstaliListFormated>
  <DomainObject.Predmet.OstaliListFormatedOIB>
    <izvorni_sadrzaj>
      <item>Vedran Hrušoci, OIB 97826274520 punomoćnik sudionika u postupku RALABRO INOVATIONS društvo s ograničenom odgovornošću za usluge</item>
    </izvorni_sadrzaj>
    <derivirana_varijabla naziv="DomainObject.Predmet.OstaliListFormatedOIB_1">
      <item>Vedran Hrušoci, OIB 97826274520 punomoćnik sudionika u postupku RALABRO INOVATIONS društvo s ograničenom odgovornošću za usluge</item>
    </derivirana_varijabla>
  </DomainObject.Predmet.OstaliListFormatedOIB>
  <DomainObject.Predmet.OstaliListFormatedWithAdress>
    <izvorni_sadrzaj>
      <item>Vedran Hrušoci, Uska 5, 40305 Nedelišće punomoćnik sudionika u postupku RALABRO INOVATIONS društvo s ograničenom odgovornošću za usluge</item>
    </izvorni_sadrzaj>
    <derivirana_varijabla naziv="DomainObject.Predmet.OstaliListFormatedWithAdress_1">
      <item>Vedran Hrušoci, Uska 5, 40305 Nedelišće punomoćnik sudionika u postupku RALABRO INOVATIONS društvo s ograničenom odgovornošću za usluge</item>
    </derivirana_varijabla>
  </DomainObject.Predmet.OstaliListFormatedWithAdress>
  <DomainObject.Predmet.OstaliListFormatedWithAdressOIB>
    <izvorni_sadrzaj>
      <item>Vedran Hrušoci, OIB 97826274520, Uska 5, 40305 Nedelišće punomoćnik sudionika u postupku RALABRO INOVATIONS društvo s ograničenom odgovornošću za usluge</item>
    </izvorni_sadrzaj>
    <derivirana_varijabla naziv="DomainObject.Predmet.OstaliListFormatedWithAdressOIB_1">
      <item>Vedran Hrušoci, OIB 97826274520, Uska 5, 40305 Nedelišće punomoćnik sudionika u postupku RALABRO INOVATIONS društvo s ograničenom odgovornošću za usluge</item>
    </derivirana_varijabla>
  </DomainObject.Predmet.OstaliListFormatedWithAdressOIB>
  <DomainObject.Predmet.OstaliListNazivFormated>
    <izvorni_sadrzaj>
      <item>Vedran Hrušoci</item>
    </izvorni_sadrzaj>
    <derivirana_varijabla naziv="DomainObject.Predmet.OstaliListNazivFormated_1">
      <item>Vedran Hrušoci</item>
    </derivirana_varijabla>
  </DomainObject.Predmet.OstaliListNazivFormated>
  <DomainObject.Predmet.OstaliListNazivFormatedOIB>
    <izvorni_sadrzaj>
      <item>Vedran Hrušoci, OIB 97826274520</item>
    </izvorni_sadrzaj>
    <derivirana_varijabla naziv="DomainObject.Predmet.OstaliListNazivFormatedOIB_1">
      <item>Vedran Hrušoci, OIB 97826274520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prosinca 2025.</izvorni_sadrzaj>
    <derivirana_varijabla naziv="DomainObject.Datum_1">2. prosinca 2025.</derivirana_varijabla>
  </DomainObject.Datum>
  <DomainObject.PoslovniBrojDokumenta>
    <izvorni_sadrzaj>St-277/2025-9</izvorni_sadrzaj>
    <derivirana_varijabla naziv="DomainObject.PoslovniBrojDokumenta_1">St-277/2025-9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RALABRO INOVATIONS društvo s ograničenom odgovornošću za usluge</izvorni_sadrzaj>
    <derivirana_varijabla naziv="DomainObject.Predmet.ProtustrankaIDrugi_1">RALABRO INOVATIONS društvo s ograničenom odgovornošću za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RALABRO INOVATIONS društvo s ograničenom odgovornošću za usluge, OIB 32875299292, Uska 5, 40305 Nedelišće</izvorni_sadrzaj>
    <derivirana_varijabla naziv="DomainObject.Predmet.ProtustrankaIDrugiAdressOIB_1">RALABRO INOVATIONS društvo s ograničenom odgovornošću za usluge, OIB 32875299292, Uska 5, 40305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RALABRO INOVATIONS društvo s ograničenom odgovornošću za usluge</item>
      <item>Financijska agencija</item>
      <item>Vedran Hrušoci</item>
    </izvorni_sadrzaj>
    <derivirana_varijabla naziv="DomainObject.Predmet.SudioniciListNaziv_1">
      <item>RALABRO INOVATIONS društvo s ograničenom odgovornošću za usluge</item>
      <item>Financijska agencija</item>
      <item>Vedran Hrušoci</item>
    </derivirana_varijabla>
  </DomainObject.Predmet.SudioniciListNaziv>
  <DomainObject.Predmet.SudioniciListAdressOIB>
    <izvorni_sadrzaj>
      <item>RALABRO INOVATIONS društvo s ograničenom odgovornošću za usluge, OIB 32875299292, Uska 5,40305 Nedelišće</item>
      <item>Financijska agencija, OIB 85821130368, A.CESARCA 2,42000 Varaždin</item>
      <item>Vedran Hrušoci, OIB 97826274520, Uska 5,40305 Nedelišće</item>
    </izvorni_sadrzaj>
    <derivirana_varijabla naziv="DomainObject.Predmet.SudioniciListAdressOIB_1">
      <item>RALABRO INOVATIONS društvo s ograničenom odgovornošću za usluge, OIB 32875299292, Uska 5,40305 Nedelišće</item>
      <item>Financijska agencija, OIB 85821130368, A.CESARCA 2,42000 Varaždin</item>
      <item>Vedran Hrušoci, OIB 97826274520, Uska 5,40305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32875299292</item>
      <item>, OIB 85821130368</item>
      <item>, OIB 97826274520</item>
    </izvorni_sadrzaj>
    <derivirana_varijabla naziv="DomainObject.Predmet.SudioniciListNazivOIB_1">
      <item>, OIB 32875299292</item>
      <item>, OIB 85821130368</item>
      <item>, OIB 97826274520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studenog 2025.</izvorni_sadrzaj>
    <derivirana_varijabla naziv="DomainObject.Predmet.DatumPocetkaProcesa_1">11.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125AB-10D3-46A0-8B82-CD4E4F4B7D7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311</properties:Words>
  <properties:Characters>1689</properties:Characters>
  <properties:Lines>89</properties:Lines>
  <properties:Paragraphs>33</properties:Paragraphs>
  <properties:TotalTime>64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2018-11-14T08:44:00Z</dcterms:created>
  <dc:creator>Mirjana Mlinarić</dc:creator>
  <cp:lastModifiedBy>Nevenka Vuković</cp:lastModifiedBy>
  <cp:lastPrinted>2025-12-02T09:16:00Z</cp:lastPrinted>
  <dcterms:modified xmlns:xsi="http://www.w3.org/2001/XMLSchema-instance" xsi:type="dcterms:W3CDTF">2025-12-02T09:16:00Z</dcterms:modified>
  <cp:revision>46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St-277/2025-9 / Zapisnik - Ročište radi rasprave o uvjetima za otvaranje steč. post. (St-277-25-9 Zapisnik od 2.12.25.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